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DE9F53B" w14:textId="644D1D24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t450039480"/>
      <w:bookmarkStart w:id="1" w:name="_Hlt448930105"/>
      <w:bookmarkStart w:id="2" w:name="_Hlt450051172"/>
      <w:bookmarkStart w:id="3" w:name="_Hlt450066085"/>
      <w:bookmarkStart w:id="4" w:name="_Hlt449016246"/>
      <w:bookmarkStart w:id="5" w:name="_Hlt450066087"/>
      <w:bookmarkStart w:id="6" w:name="OLE_LINK27"/>
      <w:bookmarkEnd w:id="0"/>
      <w:bookmarkEnd w:id="1"/>
      <w:bookmarkEnd w:id="2"/>
      <w:bookmarkEnd w:id="3"/>
      <w:bookmarkEnd w:id="4"/>
      <w:bookmarkEnd w:id="5"/>
      <w:r>
        <w:rPr>
          <w:rFonts w:ascii="Arial" w:eastAsia="Times New Roman" w:hAnsi="Arial" w:cs="Arial"/>
          <w:b/>
          <w:sz w:val="24"/>
          <w:szCs w:val="24"/>
        </w:rPr>
        <w:t>3GPP TSG RAN Meeting #104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RP-24</w:t>
      </w:r>
      <w:r w:rsidR="0011452D">
        <w:rPr>
          <w:rFonts w:ascii="Arial" w:hAnsi="Arial"/>
          <w:b/>
          <w:i/>
          <w:noProof/>
          <w:sz w:val="24"/>
          <w:szCs w:val="24"/>
          <w:lang w:eastAsia="en-US"/>
        </w:rPr>
        <w:t>1093</w:t>
      </w:r>
    </w:p>
    <w:p w14:paraId="2371C5C2" w14:textId="5174B826" w:rsidR="00AC56D4" w:rsidRPr="008D0DDA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Shanghai, China, </w:t>
      </w:r>
      <w:r w:rsidR="00D220F5">
        <w:rPr>
          <w:rFonts w:ascii="Arial" w:eastAsia="Times New Roman" w:hAnsi="Arial" w:cs="Arial"/>
          <w:b/>
          <w:sz w:val="24"/>
          <w:szCs w:val="24"/>
        </w:rPr>
        <w:t>Jun</w:t>
      </w:r>
      <w:r>
        <w:rPr>
          <w:rFonts w:ascii="Arial" w:eastAsia="Times New Roman" w:hAnsi="Arial" w:cs="Arial"/>
          <w:b/>
          <w:sz w:val="24"/>
          <w:szCs w:val="24"/>
        </w:rPr>
        <w:t xml:space="preserve"> 17-20, 2024</w:t>
      </w:r>
    </w:p>
    <w:bookmarkEnd w:id="6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5F0DEF31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67FD0DB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3F3811">
        <w:rPr>
          <w:rFonts w:ascii="Arial" w:eastAsia="Batang" w:hAnsi="Arial"/>
          <w:b/>
          <w:lang w:eastAsia="zh-CN"/>
        </w:rPr>
        <w:t>Endorsement</w:t>
      </w:r>
    </w:p>
    <w:p w14:paraId="7DA83392" w14:textId="65A53315" w:rsidR="00A34213" w:rsidRPr="00213A07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11452D">
        <w:rPr>
          <w:rFonts w:ascii="Arial" w:eastAsia="Batang" w:hAnsi="Arial"/>
          <w:b/>
          <w:lang w:eastAsia="zh-CN"/>
        </w:rPr>
        <w:t>13</w:t>
      </w:r>
      <w:r w:rsidR="00BA0E1A">
        <w:rPr>
          <w:rFonts w:ascii="Arial" w:eastAsia="Batang" w:hAnsi="Arial"/>
          <w:b/>
          <w:lang w:eastAsia="zh-CN"/>
        </w:rPr>
        <w:t>.</w:t>
      </w:r>
      <w:r w:rsidR="00ED7320" w:rsidRPr="00213A07">
        <w:rPr>
          <w:rFonts w:ascii="Arial" w:eastAsia="Batang" w:hAnsi="Arial"/>
          <w:b/>
          <w:lang w:eastAsia="zh-CN"/>
        </w:rPr>
        <w:t>1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7" w:name="_Hlt515348424"/>
        <w:bookmarkStart w:id="8" w:name="_Hlt515348423"/>
        <w:r w:rsidRPr="00213A07">
          <w:rPr>
            <w:rStyle w:val="af1"/>
          </w:rPr>
          <w:t>T</w:t>
        </w:r>
        <w:bookmarkEnd w:id="7"/>
        <w:bookmarkEnd w:id="8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(&lt;2.6GHz) and handheld UEs (1GHz to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77777777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603E1FC9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</w:t>
      </w:r>
      <w:r w:rsidR="00A31170">
        <w:rPr>
          <w:bCs/>
          <w:lang w:eastAsia="zh-CN"/>
        </w:rPr>
        <w:t xml:space="preserve">1GHz to </w:t>
      </w:r>
      <w:r w:rsidR="007039E9" w:rsidRPr="006E2133">
        <w:rPr>
          <w:bCs/>
          <w:lang w:eastAsia="zh-CN"/>
        </w:rPr>
        <w:t>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9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9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10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10"/>
          </w:p>
        </w:tc>
      </w:tr>
      <w:tr w:rsidR="00725496" w14:paraId="719F79D9" w14:textId="77777777" w:rsidTr="00725496">
        <w:tc>
          <w:tcPr>
            <w:tcW w:w="513" w:type="pct"/>
          </w:tcPr>
          <w:p w14:paraId="3B191C3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725496" w14:paraId="70FA8115" w14:textId="77777777" w:rsidTr="00725496">
        <w:tc>
          <w:tcPr>
            <w:tcW w:w="513" w:type="pct"/>
          </w:tcPr>
          <w:p w14:paraId="0E126954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11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11"/>
          </w:p>
        </w:tc>
      </w:tr>
      <w:tr w:rsidR="00725496" w14:paraId="5EDAA47F" w14:textId="77777777" w:rsidTr="00725496">
        <w:tc>
          <w:tcPr>
            <w:tcW w:w="513" w:type="pct"/>
          </w:tcPr>
          <w:p w14:paraId="5537040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n26</w:t>
            </w:r>
          </w:p>
        </w:tc>
        <w:tc>
          <w:tcPr>
            <w:tcW w:w="2724" w:type="pct"/>
          </w:tcPr>
          <w:p w14:paraId="7EDB17B2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36290612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725496" w14:paraId="2B4A92B5" w14:textId="77777777" w:rsidTr="00725496">
        <w:tc>
          <w:tcPr>
            <w:tcW w:w="513" w:type="pct"/>
          </w:tcPr>
          <w:p w14:paraId="04E592AD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n13</w:t>
            </w:r>
          </w:p>
        </w:tc>
        <w:tc>
          <w:tcPr>
            <w:tcW w:w="2724" w:type="pct"/>
          </w:tcPr>
          <w:p w14:paraId="09036C34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635ABE7C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14:paraId="422FE042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4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5C7" w14:textId="6F42E184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1EF" w14:textId="77777777" w:rsidR="00725496" w:rsidRDefault="00725496" w:rsidP="00BD0B3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1F8" w14:textId="77777777" w:rsidR="00725496" w:rsidRDefault="00725496" w:rsidP="00BD0B35">
            <w:pPr>
              <w:pStyle w:val="TAL"/>
            </w:pP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4062D5BE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Pr="00E93F7F">
              <w:rPr>
                <w:sz w:val="16"/>
                <w:szCs w:val="16"/>
              </w:rPr>
              <w:t xml:space="preserve">4Rx handheld UE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  <w:tr w:rsidR="00725496" w14:paraId="75DDFD8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B4A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DFF" w14:textId="09C56AFE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0DB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96A4" w14:textId="77777777" w:rsidR="00725496" w:rsidRDefault="00725496" w:rsidP="00BD0B35">
            <w:pPr>
              <w:pStyle w:val="TAL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  <w:bookmarkStart w:id="12" w:name="_GoBack"/>
      <w:bookmarkEnd w:id="12"/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C2890FD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F64B0B4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erizon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693EC55C" w:rsidR="00A34213" w:rsidRPr="00A34213" w:rsidRDefault="00385F36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Ericsson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E27FE23" w:rsidR="00A34213" w:rsidRPr="00A34213" w:rsidRDefault="00BD513D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Vodafone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159B7" w14:textId="77777777" w:rsidR="00F15B47" w:rsidRDefault="00F15B47" w:rsidP="00882BCB">
      <w:pPr>
        <w:spacing w:after="0"/>
      </w:pPr>
      <w:r>
        <w:separator/>
      </w:r>
    </w:p>
  </w:endnote>
  <w:endnote w:type="continuationSeparator" w:id="0">
    <w:p w14:paraId="1EF42611" w14:textId="77777777" w:rsidR="00F15B47" w:rsidRDefault="00F15B47" w:rsidP="00882BCB">
      <w:pPr>
        <w:spacing w:after="0"/>
      </w:pPr>
      <w:r>
        <w:continuationSeparator/>
      </w:r>
    </w:p>
  </w:endnote>
  <w:endnote w:type="continuationNotice" w:id="1">
    <w:p w14:paraId="1CB7FB19" w14:textId="77777777" w:rsidR="00F15B47" w:rsidRDefault="00F15B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918B1" w14:textId="77777777" w:rsidR="00F15B47" w:rsidRDefault="00F15B47" w:rsidP="00882BCB">
      <w:pPr>
        <w:spacing w:after="0"/>
      </w:pPr>
      <w:r>
        <w:separator/>
      </w:r>
    </w:p>
  </w:footnote>
  <w:footnote w:type="continuationSeparator" w:id="0">
    <w:p w14:paraId="5B45C955" w14:textId="77777777" w:rsidR="00F15B47" w:rsidRDefault="00F15B47" w:rsidP="00882BCB">
      <w:pPr>
        <w:spacing w:after="0"/>
      </w:pPr>
      <w:r>
        <w:continuationSeparator/>
      </w:r>
    </w:p>
  </w:footnote>
  <w:footnote w:type="continuationNotice" w:id="1">
    <w:p w14:paraId="69A4E873" w14:textId="77777777" w:rsidR="00F15B47" w:rsidRDefault="00F15B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7741"/>
    <w:rsid w:val="00072A56"/>
    <w:rsid w:val="00075FF4"/>
    <w:rsid w:val="00080D67"/>
    <w:rsid w:val="000826FB"/>
    <w:rsid w:val="00082CCB"/>
    <w:rsid w:val="000A3125"/>
    <w:rsid w:val="000A5B2F"/>
    <w:rsid w:val="000A5F30"/>
    <w:rsid w:val="000B0519"/>
    <w:rsid w:val="000B16F8"/>
    <w:rsid w:val="000B1ABD"/>
    <w:rsid w:val="000B61FD"/>
    <w:rsid w:val="000C0BF7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4026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53015"/>
    <w:rsid w:val="00454609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53C2"/>
    <w:rsid w:val="0078034D"/>
    <w:rsid w:val="00783956"/>
    <w:rsid w:val="00790BCC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41CC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1170"/>
    <w:rsid w:val="00A338A3"/>
    <w:rsid w:val="00A339CF"/>
    <w:rsid w:val="00A34213"/>
    <w:rsid w:val="00A35110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C03"/>
    <w:rsid w:val="00AB58BF"/>
    <w:rsid w:val="00AC56D4"/>
    <w:rsid w:val="00AC71A0"/>
    <w:rsid w:val="00AC7E32"/>
    <w:rsid w:val="00AD0751"/>
    <w:rsid w:val="00AD1B1B"/>
    <w:rsid w:val="00AD77C4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513D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20F5"/>
    <w:rsid w:val="00D24760"/>
    <w:rsid w:val="00D31CC8"/>
    <w:rsid w:val="00D32678"/>
    <w:rsid w:val="00D32EA9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27A2"/>
    <w:rsid w:val="00F83D11"/>
    <w:rsid w:val="00F90037"/>
    <w:rsid w:val="00F90DE3"/>
    <w:rsid w:val="00F921F1"/>
    <w:rsid w:val="00F93C3D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772</Words>
  <Characters>4403</Characters>
  <Application>Microsoft Office Word</Application>
  <DocSecurity>0</DocSecurity>
  <Lines>36</Lines>
  <Paragraphs>10</Paragraphs>
  <ScaleCrop>false</ScaleCrop>
  <Company>ETSI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20</cp:revision>
  <cp:lastPrinted>2000-03-01T18:31:00Z</cp:lastPrinted>
  <dcterms:created xsi:type="dcterms:W3CDTF">2024-05-07T13:13:00Z</dcterms:created>
  <dcterms:modified xsi:type="dcterms:W3CDTF">2024-06-05T08:17:00Z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